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Alice NASSHE</w:t>
      </w:r>
      <w:r w:rsidRPr="00D37F1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fl.1486)</w:t>
      </w: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of Canterbury.</w:t>
      </w: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1486</w:t>
      </w:r>
      <w:r w:rsidRPr="00D37F17">
        <w:rPr>
          <w:rFonts w:ascii="Times New Roman" w:hAnsi="Times New Roman" w:cs="Times New Roman"/>
          <w:sz w:val="24"/>
          <w:szCs w:val="24"/>
        </w:rPr>
        <w:tab/>
        <w:t>She made her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320C" w:rsidRPr="00D37F17" w:rsidRDefault="004D320C" w:rsidP="004D32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4D32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20C" w:rsidRDefault="004D320C" w:rsidP="00E71FC3">
      <w:pPr>
        <w:spacing w:after="0" w:line="240" w:lineRule="auto"/>
      </w:pPr>
      <w:r>
        <w:separator/>
      </w:r>
    </w:p>
  </w:endnote>
  <w:endnote w:type="continuationSeparator" w:id="0">
    <w:p w:rsidR="004D320C" w:rsidRDefault="004D32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20C" w:rsidRDefault="004D320C" w:rsidP="00E71FC3">
      <w:pPr>
        <w:spacing w:after="0" w:line="240" w:lineRule="auto"/>
      </w:pPr>
      <w:r>
        <w:separator/>
      </w:r>
    </w:p>
  </w:footnote>
  <w:footnote w:type="continuationSeparator" w:id="0">
    <w:p w:rsidR="004D320C" w:rsidRDefault="004D32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0C"/>
    <w:rsid w:val="004D320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8DAD8E-B9A6-404F-A90D-969EE21B5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2016-03-29T15:47:00Z</dcterms:created>
  <dcterms:modified xsi:type="dcterms:W3CDTF">2016-03-29T15:47:00Z</dcterms:modified>
</cp:coreProperties>
</file>